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45C68" w14:textId="3B789B08" w:rsidR="006B2F86" w:rsidRDefault="008C0074" w:rsidP="00E71FC3">
      <w:pPr>
        <w:pStyle w:val="NoSpacing"/>
      </w:pPr>
      <w:r>
        <w:rPr>
          <w:u w:val="single"/>
        </w:rPr>
        <w:t>sir William LEDEBETER</w:t>
      </w:r>
      <w:r>
        <w:t xml:space="preserve">     (d.ca.1434)</w:t>
      </w:r>
    </w:p>
    <w:p w14:paraId="1CE0603E" w14:textId="4E127BE5" w:rsidR="008C0074" w:rsidRDefault="008C0074" w:rsidP="00E71FC3">
      <w:pPr>
        <w:pStyle w:val="NoSpacing"/>
      </w:pPr>
      <w:r>
        <w:t xml:space="preserve">Rector of </w:t>
      </w:r>
      <w:proofErr w:type="spellStart"/>
      <w:r>
        <w:t>Hoton</w:t>
      </w:r>
      <w:proofErr w:type="spellEnd"/>
      <w:r>
        <w:t xml:space="preserve"> Robert.</w:t>
      </w:r>
    </w:p>
    <w:p w14:paraId="3627E8CB" w14:textId="341A7D1A" w:rsidR="008C0074" w:rsidRDefault="008C0074" w:rsidP="00E71FC3">
      <w:pPr>
        <w:pStyle w:val="NoSpacing"/>
      </w:pPr>
    </w:p>
    <w:p w14:paraId="773E219D" w14:textId="259C75B4" w:rsidR="008C0074" w:rsidRDefault="008C0074" w:rsidP="00E71FC3">
      <w:pPr>
        <w:pStyle w:val="NoSpacing"/>
      </w:pPr>
    </w:p>
    <w:p w14:paraId="7E5C42FE" w14:textId="4B81B18B" w:rsidR="008C0074" w:rsidRDefault="008C0074" w:rsidP="00E71FC3">
      <w:pPr>
        <w:pStyle w:val="NoSpacing"/>
      </w:pPr>
      <w:r>
        <w:t>19 Mar.1435</w:t>
      </w:r>
      <w:r>
        <w:tab/>
        <w:t>Probate of his Will.   (W.Y.R. p.103)</w:t>
      </w:r>
    </w:p>
    <w:p w14:paraId="49850094" w14:textId="0E741ADD" w:rsidR="008C0074" w:rsidRDefault="008C0074" w:rsidP="00E71FC3">
      <w:pPr>
        <w:pStyle w:val="NoSpacing"/>
      </w:pPr>
    </w:p>
    <w:p w14:paraId="173755BF" w14:textId="40E14279" w:rsidR="008C0074" w:rsidRDefault="008C0074" w:rsidP="00E71FC3">
      <w:pPr>
        <w:pStyle w:val="NoSpacing"/>
      </w:pPr>
    </w:p>
    <w:p w14:paraId="1CBFFDBE" w14:textId="5E129A28" w:rsidR="008C0074" w:rsidRPr="008C0074" w:rsidRDefault="008C0074" w:rsidP="00E71FC3">
      <w:pPr>
        <w:pStyle w:val="NoSpacing"/>
      </w:pPr>
      <w:r>
        <w:t>18 July 2019</w:t>
      </w:r>
      <w:bookmarkStart w:id="0" w:name="_GoBack"/>
      <w:bookmarkEnd w:id="0"/>
    </w:p>
    <w:sectPr w:rsidR="008C0074" w:rsidRPr="008C00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FC496" w14:textId="77777777" w:rsidR="008C0074" w:rsidRDefault="008C0074" w:rsidP="00E71FC3">
      <w:pPr>
        <w:spacing w:after="0" w:line="240" w:lineRule="auto"/>
      </w:pPr>
      <w:r>
        <w:separator/>
      </w:r>
    </w:p>
  </w:endnote>
  <w:endnote w:type="continuationSeparator" w:id="0">
    <w:p w14:paraId="76F49002" w14:textId="77777777" w:rsidR="008C0074" w:rsidRDefault="008C00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FA9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9BC28" w14:textId="77777777" w:rsidR="008C0074" w:rsidRDefault="008C0074" w:rsidP="00E71FC3">
      <w:pPr>
        <w:spacing w:after="0" w:line="240" w:lineRule="auto"/>
      </w:pPr>
      <w:r>
        <w:separator/>
      </w:r>
    </w:p>
  </w:footnote>
  <w:footnote w:type="continuationSeparator" w:id="0">
    <w:p w14:paraId="17BAE1C9" w14:textId="77777777" w:rsidR="008C0074" w:rsidRDefault="008C00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074"/>
    <w:rsid w:val="001A7C09"/>
    <w:rsid w:val="00577BD5"/>
    <w:rsid w:val="00656CBA"/>
    <w:rsid w:val="006A1F77"/>
    <w:rsid w:val="00733BE7"/>
    <w:rsid w:val="008C007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6B9D5"/>
  <w15:chartTrackingRefBased/>
  <w15:docId w15:val="{F7A99F8E-0719-47BB-9D4F-06E4BC264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2019-07-18T19:47:00Z</dcterms:created>
  <dcterms:modified xsi:type="dcterms:W3CDTF">2019-07-18T19:53:00Z</dcterms:modified>
</cp:coreProperties>
</file>